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7E" w:rsidRPr="005D624F" w:rsidRDefault="00B6467E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6467E" w:rsidRPr="005D624F" w:rsidRDefault="00B6467E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6467E" w:rsidRPr="005D624F" w:rsidRDefault="00B6467E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B6467E" w:rsidRPr="005D624F" w:rsidRDefault="00B6467E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6467E" w:rsidRPr="005D624F" w:rsidRDefault="00B6467E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>От</w:t>
      </w:r>
      <w:r>
        <w:rPr>
          <w:rFonts w:ascii="Times New Roman" w:hAnsi="Times New Roman" w:cs="Times New Roman"/>
          <w:sz w:val="22"/>
          <w:szCs w:val="22"/>
        </w:rPr>
        <w:t xml:space="preserve"> 25.01.2020  № 11</w:t>
      </w:r>
    </w:p>
    <w:p w:rsidR="00B6467E" w:rsidRPr="005D624F" w:rsidRDefault="00B6467E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B6467E" w:rsidRPr="005D624F" w:rsidRDefault="00B6467E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B6467E" w:rsidRDefault="00B6467E" w:rsidP="00D13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</w:t>
      </w:r>
    </w:p>
    <w:p w:rsidR="00B6467E" w:rsidRDefault="00B6467E" w:rsidP="00D13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секторе по экономическому анализу</w:t>
      </w:r>
    </w:p>
    <w:p w:rsidR="00B6467E" w:rsidRDefault="00B6467E" w:rsidP="00D13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прогнозированию в новой редакции</w:t>
      </w:r>
    </w:p>
    <w:p w:rsidR="00B6467E" w:rsidRDefault="00B6467E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B6467E" w:rsidRDefault="00B6467E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B6467E" w:rsidRPr="0094368F" w:rsidRDefault="00B6467E" w:rsidP="0094368F">
      <w:pPr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8F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со статьей 41Федерального закона от 06.10.2003 года № 131-ФЗ «Об организации местного самоуправления в Российской Федерации», руководствуясь Положением об администрации Унечского района, утвержденного решением Унечского районного Совета народных депутатов от 28.02.2014 года № 4-549 </w:t>
      </w:r>
    </w:p>
    <w:p w:rsidR="00B6467E" w:rsidRDefault="00B6467E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B6467E" w:rsidRPr="005D624F" w:rsidRDefault="00B6467E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B6467E" w:rsidRPr="005D624F" w:rsidRDefault="00B6467E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467E" w:rsidRDefault="00B6467E" w:rsidP="00EC6645">
      <w:pPr>
        <w:tabs>
          <w:tab w:val="left" w:pos="709"/>
        </w:tabs>
        <w:spacing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Утвердить прилагаемое Положение о секторе по экономическому анализу и прогнозированию.</w:t>
      </w:r>
    </w:p>
    <w:p w:rsidR="00B6467E" w:rsidRDefault="00B6467E" w:rsidP="00EC6645">
      <w:pPr>
        <w:tabs>
          <w:tab w:val="left" w:pos="709"/>
        </w:tabs>
        <w:spacing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Разместить настоящее постановление на официальном сайте администрации Унечского района в сети Интернет.</w:t>
      </w:r>
    </w:p>
    <w:p w:rsidR="00B6467E" w:rsidRDefault="00B6467E" w:rsidP="00EC6645">
      <w:pPr>
        <w:tabs>
          <w:tab w:val="left" w:pos="709"/>
        </w:tabs>
        <w:spacing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Признать утратившим силу постановление администрации Унечского района от 27.02.2019 года № 63 «</w:t>
      </w:r>
      <w:r w:rsidRPr="00D138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 Положения о секторе по экономическому анализу и прогнозированию в новой редакции».</w:t>
      </w:r>
    </w:p>
    <w:p w:rsidR="00B6467E" w:rsidRDefault="00B6467E" w:rsidP="00EC6645">
      <w:pPr>
        <w:tabs>
          <w:tab w:val="left" w:pos="709"/>
        </w:tabs>
        <w:spacing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исполнением настоящего постановления возложить на заместителя главы администрации Унечского района Волкович И.М.</w:t>
      </w:r>
    </w:p>
    <w:p w:rsidR="00B6467E" w:rsidRDefault="00B6467E" w:rsidP="00C5621E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304"/>
        <w:gridCol w:w="2221"/>
      </w:tblGrid>
      <w:tr w:rsidR="00B6467E" w:rsidRPr="00F30BCD">
        <w:tc>
          <w:tcPr>
            <w:tcW w:w="7304" w:type="dxa"/>
            <w:tcBorders>
              <w:top w:val="nil"/>
              <w:bottom w:val="nil"/>
              <w:right w:val="nil"/>
            </w:tcBorders>
          </w:tcPr>
          <w:p w:rsidR="00B6467E" w:rsidRDefault="00B6467E" w:rsidP="00C562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67E" w:rsidRPr="00F30BCD" w:rsidRDefault="00B6467E" w:rsidP="00C562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B6467E" w:rsidRDefault="00B6467E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67E" w:rsidRDefault="00B6467E" w:rsidP="00EC66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  <w:p w:rsidR="00B6467E" w:rsidRDefault="00B6467E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67E" w:rsidRDefault="00B6467E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67E" w:rsidRPr="00F30BCD" w:rsidRDefault="00B6467E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505"/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B6467E" w:rsidRPr="00F30BCD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B6467E" w:rsidRPr="00F30BCD" w:rsidRDefault="00B6467E" w:rsidP="006D651F">
            <w:pPr>
              <w:tabs>
                <w:tab w:val="left" w:pos="7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467E" w:rsidRDefault="00B6467E" w:rsidP="006D651F">
      <w:bookmarkStart w:id="0" w:name="_GoBack"/>
      <w:bookmarkEnd w:id="0"/>
    </w:p>
    <w:sectPr w:rsidR="00B6467E" w:rsidSect="00B112E7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67E" w:rsidRDefault="00B6467E" w:rsidP="00152C3B">
      <w:r>
        <w:separator/>
      </w:r>
    </w:p>
  </w:endnote>
  <w:endnote w:type="continuationSeparator" w:id="1">
    <w:p w:rsidR="00B6467E" w:rsidRDefault="00B6467E" w:rsidP="0015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67E" w:rsidRDefault="00B6467E" w:rsidP="00152C3B">
      <w:r>
        <w:separator/>
      </w:r>
    </w:p>
  </w:footnote>
  <w:footnote w:type="continuationSeparator" w:id="1">
    <w:p w:rsidR="00B6467E" w:rsidRDefault="00B6467E" w:rsidP="00152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1018B"/>
    <w:rsid w:val="00034017"/>
    <w:rsid w:val="00047314"/>
    <w:rsid w:val="001070FE"/>
    <w:rsid w:val="00152C3B"/>
    <w:rsid w:val="001B3882"/>
    <w:rsid w:val="001D38F0"/>
    <w:rsid w:val="00205D58"/>
    <w:rsid w:val="00216B6C"/>
    <w:rsid w:val="00247D55"/>
    <w:rsid w:val="00254DAE"/>
    <w:rsid w:val="0027639D"/>
    <w:rsid w:val="00276F7F"/>
    <w:rsid w:val="00293F8C"/>
    <w:rsid w:val="002D768D"/>
    <w:rsid w:val="00342852"/>
    <w:rsid w:val="003B3EF5"/>
    <w:rsid w:val="003C4818"/>
    <w:rsid w:val="00421FE6"/>
    <w:rsid w:val="0051296D"/>
    <w:rsid w:val="005645D1"/>
    <w:rsid w:val="00582A6D"/>
    <w:rsid w:val="005D624F"/>
    <w:rsid w:val="00605F45"/>
    <w:rsid w:val="00620870"/>
    <w:rsid w:val="0069716D"/>
    <w:rsid w:val="006D651F"/>
    <w:rsid w:val="006F14CE"/>
    <w:rsid w:val="007328AB"/>
    <w:rsid w:val="007B07D7"/>
    <w:rsid w:val="007B38B2"/>
    <w:rsid w:val="007B638B"/>
    <w:rsid w:val="008042AB"/>
    <w:rsid w:val="00805925"/>
    <w:rsid w:val="00812265"/>
    <w:rsid w:val="008C298B"/>
    <w:rsid w:val="00934999"/>
    <w:rsid w:val="0094368F"/>
    <w:rsid w:val="00996A04"/>
    <w:rsid w:val="009A1FEB"/>
    <w:rsid w:val="009A5E78"/>
    <w:rsid w:val="009B06B5"/>
    <w:rsid w:val="009C21D0"/>
    <w:rsid w:val="00A35921"/>
    <w:rsid w:val="00B112E7"/>
    <w:rsid w:val="00B13822"/>
    <w:rsid w:val="00B167A2"/>
    <w:rsid w:val="00B41B85"/>
    <w:rsid w:val="00B6467E"/>
    <w:rsid w:val="00B74B25"/>
    <w:rsid w:val="00BA0848"/>
    <w:rsid w:val="00BB6C8E"/>
    <w:rsid w:val="00C206D5"/>
    <w:rsid w:val="00C5621E"/>
    <w:rsid w:val="00C744C7"/>
    <w:rsid w:val="00C77040"/>
    <w:rsid w:val="00CA4666"/>
    <w:rsid w:val="00CC15A5"/>
    <w:rsid w:val="00CC5145"/>
    <w:rsid w:val="00CC695B"/>
    <w:rsid w:val="00D138F1"/>
    <w:rsid w:val="00D74383"/>
    <w:rsid w:val="00D84C58"/>
    <w:rsid w:val="00DA3502"/>
    <w:rsid w:val="00E17D65"/>
    <w:rsid w:val="00E3477A"/>
    <w:rsid w:val="00E52FB3"/>
    <w:rsid w:val="00EB0DB4"/>
    <w:rsid w:val="00EC6645"/>
    <w:rsid w:val="00ED6E4B"/>
    <w:rsid w:val="00EE6685"/>
    <w:rsid w:val="00EF2B9B"/>
    <w:rsid w:val="00F30BCD"/>
    <w:rsid w:val="00F318C5"/>
    <w:rsid w:val="00F421EC"/>
    <w:rsid w:val="00F45004"/>
    <w:rsid w:val="00F76455"/>
    <w:rsid w:val="00F9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455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318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C3B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166</Words>
  <Characters>947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4</cp:revision>
  <cp:lastPrinted>2021-01-18T09:05:00Z</cp:lastPrinted>
  <dcterms:created xsi:type="dcterms:W3CDTF">2021-01-27T08:33:00Z</dcterms:created>
  <dcterms:modified xsi:type="dcterms:W3CDTF">2021-01-27T13:02:00Z</dcterms:modified>
</cp:coreProperties>
</file>